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02" w:rsidRPr="00F50537" w:rsidRDefault="00693D02" w:rsidP="00F50537">
      <w:pPr>
        <w:jc w:val="center"/>
        <w:rPr>
          <w:b/>
          <w:sz w:val="24"/>
          <w:szCs w:val="24"/>
        </w:rPr>
      </w:pPr>
      <w:r w:rsidRPr="00F50537">
        <w:rPr>
          <w:b/>
          <w:sz w:val="24"/>
          <w:szCs w:val="24"/>
        </w:rPr>
        <w:t>DOĞAL SAYILARI TANIMA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425"/>
        <w:gridCol w:w="3868"/>
        <w:gridCol w:w="391"/>
        <w:gridCol w:w="2660"/>
        <w:gridCol w:w="418"/>
      </w:tblGrid>
      <w:tr w:rsidR="00693D02" w:rsidRPr="00CA31AF" w:rsidTr="00CA31AF">
        <w:trPr>
          <w:trHeight w:val="756"/>
        </w:trPr>
        <w:tc>
          <w:tcPr>
            <w:tcW w:w="3227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 xml:space="preserve">1. aşağıdaki boşluğa iki basamaklı bir doğal sayı yazını.  </w:t>
            </w:r>
          </w:p>
        </w:tc>
        <w:tc>
          <w:tcPr>
            <w:tcW w:w="425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8.Aşağıdaki sayıda “8” rakamının basak değerini yazınız”859”</w:t>
            </w: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1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15.İki basamaklı en küçük sayıyı yazınız.</w:t>
            </w: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93D02" w:rsidRPr="00CA31AF" w:rsidTr="00CA31AF">
        <w:tc>
          <w:tcPr>
            <w:tcW w:w="3227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1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93D02" w:rsidRPr="00CA31AF" w:rsidTr="00CA31AF">
        <w:tc>
          <w:tcPr>
            <w:tcW w:w="3227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2 aşağıdaki boşluğa üç basamaklı bir doğal sayı yazınız.</w:t>
            </w:r>
          </w:p>
        </w:tc>
        <w:tc>
          <w:tcPr>
            <w:tcW w:w="425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9.Aşağıdaki boşluğa “859” sayısındaki “8”in sayı değerini yazınız.</w:t>
            </w:r>
          </w:p>
        </w:tc>
        <w:tc>
          <w:tcPr>
            <w:tcW w:w="391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16.İki basamaklı en büyük sayıyı yazını.</w:t>
            </w: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93D02" w:rsidRPr="00CA31AF" w:rsidTr="00CA31AF">
        <w:tc>
          <w:tcPr>
            <w:tcW w:w="3227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1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93D02" w:rsidRPr="00CA31AF" w:rsidTr="00CA31AF">
        <w:tc>
          <w:tcPr>
            <w:tcW w:w="3227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3.aşağıdaki boşluğa İki basamaklı çift doğal sayı yazınız</w:t>
            </w: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10.Aşağıdaki boşluğa “859”sayısının basamaklarını gösteriniz</w:t>
            </w:r>
          </w:p>
        </w:tc>
        <w:tc>
          <w:tcPr>
            <w:tcW w:w="391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17.Üç  basamaklı en küçük sayıyı yazınız.</w:t>
            </w: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93D02" w:rsidRPr="00CA31AF" w:rsidTr="00CA31AF">
        <w:tc>
          <w:tcPr>
            <w:tcW w:w="3227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1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93D02" w:rsidRPr="00CA31AF" w:rsidTr="00CA31AF">
        <w:tc>
          <w:tcPr>
            <w:tcW w:w="3227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4.aşağıdaki boşluğa İki basamaklı tek doğal say yazınız.</w:t>
            </w:r>
          </w:p>
        </w:tc>
        <w:tc>
          <w:tcPr>
            <w:tcW w:w="425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11.Aşağıdaki boşluğa “859”sayısının  okunuşunu yazınız.</w:t>
            </w:r>
          </w:p>
        </w:tc>
        <w:tc>
          <w:tcPr>
            <w:tcW w:w="391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18.Üç  basamaklı en büyük sayıyı yazını.</w:t>
            </w:r>
          </w:p>
        </w:tc>
        <w:tc>
          <w:tcPr>
            <w:tcW w:w="41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93D02" w:rsidRPr="00CA31AF" w:rsidTr="00CA31AF">
        <w:tc>
          <w:tcPr>
            <w:tcW w:w="3227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1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93D02" w:rsidRPr="00CA31AF" w:rsidTr="00CA31AF">
        <w:tc>
          <w:tcPr>
            <w:tcW w:w="3227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5. aşağıdaki boşluğa Üç  basamaklı çift doğal sayı yazınız</w:t>
            </w:r>
          </w:p>
        </w:tc>
        <w:tc>
          <w:tcPr>
            <w:tcW w:w="425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12.Aşağıdaki  boşluğa “dokuz yüz sekiz” sayısını yazınız.</w:t>
            </w:r>
          </w:p>
        </w:tc>
        <w:tc>
          <w:tcPr>
            <w:tcW w:w="391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19.Doğal sayılar kaçtan başlar.</w:t>
            </w:r>
          </w:p>
        </w:tc>
        <w:tc>
          <w:tcPr>
            <w:tcW w:w="41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93D02" w:rsidRPr="00CA31AF" w:rsidTr="00CA31AF">
        <w:tc>
          <w:tcPr>
            <w:tcW w:w="3227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1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93D02" w:rsidRPr="00CA31AF" w:rsidTr="00CA31AF">
        <w:tc>
          <w:tcPr>
            <w:tcW w:w="3227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6. aşağıdaki boşluğa Üç  basamaklı tek doğal say yazınız.</w:t>
            </w:r>
          </w:p>
        </w:tc>
        <w:tc>
          <w:tcPr>
            <w:tcW w:w="425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13.Aşağıdaki boşluğa“5,0,7”rakam</w:t>
            </w: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larıyla en büyük sayıyı yazınız.</w:t>
            </w:r>
          </w:p>
        </w:tc>
        <w:tc>
          <w:tcPr>
            <w:tcW w:w="391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20.Sayma sayıları kaçtan başlar.</w:t>
            </w:r>
          </w:p>
        </w:tc>
        <w:tc>
          <w:tcPr>
            <w:tcW w:w="41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93D02" w:rsidRPr="00CA31AF" w:rsidTr="00CA31AF">
        <w:tc>
          <w:tcPr>
            <w:tcW w:w="3227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1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93D02" w:rsidRPr="00CA31AF" w:rsidTr="00CA31AF">
        <w:tc>
          <w:tcPr>
            <w:tcW w:w="3227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7.Aşağıdaki boşluğa sayıyı en yakın onluğa yuvarlayınız.</w:t>
            </w:r>
          </w:p>
        </w:tc>
        <w:tc>
          <w:tcPr>
            <w:tcW w:w="425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14.Aşağıdaki boşluğa “5,1,0 “rakamlarıyla en küçük sayıyı yazınız.</w:t>
            </w:r>
          </w:p>
        </w:tc>
        <w:tc>
          <w:tcPr>
            <w:tcW w:w="391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21.Aşağıdaki sayıyı abaküsle gösteriniz.”346”</w:t>
            </w:r>
          </w:p>
        </w:tc>
        <w:tc>
          <w:tcPr>
            <w:tcW w:w="41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93D02" w:rsidRPr="00CA31AF" w:rsidTr="00CA31AF">
        <w:tc>
          <w:tcPr>
            <w:tcW w:w="3227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1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693D02" w:rsidRDefault="00693D02"/>
    <w:p w:rsidR="00693D02" w:rsidRPr="003C53A6" w:rsidRDefault="00693D02" w:rsidP="006A2527">
      <w:pPr>
        <w:jc w:val="center"/>
        <w:rPr>
          <w:b/>
          <w:sz w:val="28"/>
          <w:szCs w:val="28"/>
        </w:rPr>
      </w:pPr>
      <w:r w:rsidRPr="003C53A6">
        <w:rPr>
          <w:b/>
          <w:sz w:val="28"/>
          <w:szCs w:val="28"/>
        </w:rPr>
        <w:t>DEĞERLENDİRME ÖLÇEĞİ VE YÖNERGE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08"/>
        <w:gridCol w:w="2157"/>
        <w:gridCol w:w="2154"/>
        <w:gridCol w:w="6"/>
        <w:gridCol w:w="2149"/>
      </w:tblGrid>
      <w:tr w:rsidR="00693D02" w:rsidRPr="00CA31AF" w:rsidTr="00CA31AF">
        <w:tc>
          <w:tcPr>
            <w:tcW w:w="4308" w:type="dxa"/>
          </w:tcPr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  <w:r w:rsidRPr="00CA31AF">
              <w:rPr>
                <w:b/>
              </w:rPr>
              <w:t>DERS ADI</w:t>
            </w:r>
          </w:p>
        </w:tc>
        <w:tc>
          <w:tcPr>
            <w:tcW w:w="6466" w:type="dxa"/>
            <w:gridSpan w:val="4"/>
          </w:tcPr>
          <w:p w:rsidR="00693D02" w:rsidRPr="00CA31AF" w:rsidRDefault="00693D02" w:rsidP="00CA31AF">
            <w:pPr>
              <w:spacing w:after="0" w:line="240" w:lineRule="auto"/>
            </w:pPr>
            <w:r w:rsidRPr="00CA31AF">
              <w:t>MATEMATİK</w:t>
            </w:r>
          </w:p>
        </w:tc>
      </w:tr>
      <w:tr w:rsidR="00693D02" w:rsidRPr="00CA31AF" w:rsidTr="00CA31AF">
        <w:tc>
          <w:tcPr>
            <w:tcW w:w="4308" w:type="dxa"/>
          </w:tcPr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  <w:r w:rsidRPr="00CA31AF">
              <w:rPr>
                <w:b/>
              </w:rPr>
              <w:t>ÖĞRENCİNİN  ADI SOYADI.</w:t>
            </w:r>
          </w:p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</w:p>
        </w:tc>
        <w:tc>
          <w:tcPr>
            <w:tcW w:w="6466" w:type="dxa"/>
            <w:gridSpan w:val="4"/>
          </w:tcPr>
          <w:p w:rsidR="00693D02" w:rsidRPr="00CA31AF" w:rsidRDefault="00693D02" w:rsidP="00CA31AF">
            <w:pPr>
              <w:spacing w:after="0" w:line="240" w:lineRule="auto"/>
            </w:pPr>
          </w:p>
        </w:tc>
      </w:tr>
      <w:tr w:rsidR="00693D02" w:rsidRPr="00CA31AF" w:rsidTr="00CA31AF">
        <w:tc>
          <w:tcPr>
            <w:tcW w:w="4308" w:type="dxa"/>
          </w:tcPr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  <w:r w:rsidRPr="00CA31AF">
              <w:rPr>
                <w:b/>
              </w:rPr>
              <w:t>PERFORMANS GÖREVİNİN AMACI</w:t>
            </w:r>
          </w:p>
        </w:tc>
        <w:tc>
          <w:tcPr>
            <w:tcW w:w="6466" w:type="dxa"/>
            <w:gridSpan w:val="4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Doğal sayıları tanıma, günlük yaşantısında doğru kullanma, sayılarla ilgili işlemlerde doru faydalanabilme.</w:t>
            </w:r>
          </w:p>
        </w:tc>
      </w:tr>
      <w:tr w:rsidR="00693D02" w:rsidRPr="00CA31AF" w:rsidTr="00CA31AF">
        <w:tc>
          <w:tcPr>
            <w:tcW w:w="4308" w:type="dxa"/>
          </w:tcPr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  <w:r w:rsidRPr="00CA31AF">
              <w:rPr>
                <w:b/>
              </w:rPr>
              <w:t>PERFORMANS GÖREVİNİN KONUSU</w:t>
            </w:r>
          </w:p>
        </w:tc>
        <w:tc>
          <w:tcPr>
            <w:tcW w:w="6466" w:type="dxa"/>
            <w:gridSpan w:val="4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Doğal sayılar</w:t>
            </w:r>
          </w:p>
        </w:tc>
      </w:tr>
      <w:tr w:rsidR="00693D02" w:rsidRPr="00CA31AF" w:rsidTr="00CA31AF">
        <w:tc>
          <w:tcPr>
            <w:tcW w:w="4308" w:type="dxa"/>
          </w:tcPr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  <w:r w:rsidRPr="00CA31AF">
              <w:rPr>
                <w:b/>
              </w:rPr>
              <w:t>GÖREVİN SÜRESİ</w:t>
            </w:r>
          </w:p>
        </w:tc>
        <w:tc>
          <w:tcPr>
            <w:tcW w:w="6466" w:type="dxa"/>
            <w:gridSpan w:val="4"/>
          </w:tcPr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  <w:r w:rsidRPr="00CA31AF">
              <w:rPr>
                <w:sz w:val="24"/>
                <w:szCs w:val="24"/>
              </w:rPr>
              <w:t>Aralık ayının son haftası.</w:t>
            </w:r>
          </w:p>
          <w:p w:rsidR="00693D02" w:rsidRPr="00CA31AF" w:rsidRDefault="00693D02" w:rsidP="00CA31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93D02" w:rsidRPr="00CA31AF" w:rsidTr="00CA31AF">
        <w:tc>
          <w:tcPr>
            <w:tcW w:w="6465" w:type="dxa"/>
            <w:gridSpan w:val="2"/>
          </w:tcPr>
          <w:p w:rsidR="00693D02" w:rsidRPr="00CA31AF" w:rsidRDefault="00693D02" w:rsidP="00CA31A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693D02" w:rsidRPr="00CA31AF" w:rsidRDefault="00693D02" w:rsidP="00CA31A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A31AF">
              <w:rPr>
                <w:b/>
                <w:sz w:val="28"/>
                <w:szCs w:val="28"/>
              </w:rPr>
              <w:t>DEĞERLEDİRME BAŞLIKLARI</w:t>
            </w:r>
          </w:p>
        </w:tc>
        <w:tc>
          <w:tcPr>
            <w:tcW w:w="2160" w:type="dxa"/>
            <w:gridSpan w:val="2"/>
          </w:tcPr>
          <w:p w:rsidR="00693D02" w:rsidRPr="00CA31AF" w:rsidRDefault="00693D02" w:rsidP="00CA31A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A31AF">
              <w:rPr>
                <w:b/>
                <w:sz w:val="20"/>
                <w:szCs w:val="20"/>
              </w:rPr>
              <w:t xml:space="preserve">    PUAN DEĞERİ</w:t>
            </w:r>
          </w:p>
        </w:tc>
        <w:tc>
          <w:tcPr>
            <w:tcW w:w="2149" w:type="dxa"/>
          </w:tcPr>
          <w:p w:rsidR="00693D02" w:rsidRPr="00CA31AF" w:rsidRDefault="00693D02" w:rsidP="00CA31A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693D02" w:rsidRPr="00CA31AF" w:rsidRDefault="00693D02" w:rsidP="00CA31A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A31AF">
              <w:rPr>
                <w:b/>
                <w:sz w:val="20"/>
                <w:szCs w:val="20"/>
              </w:rPr>
              <w:t>ALDIĞI PUAN</w:t>
            </w:r>
          </w:p>
        </w:tc>
      </w:tr>
      <w:tr w:rsidR="00693D02" w:rsidRPr="00CA31AF" w:rsidTr="00CA31AF">
        <w:tc>
          <w:tcPr>
            <w:tcW w:w="6465" w:type="dxa"/>
            <w:gridSpan w:val="2"/>
          </w:tcPr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  <w:r w:rsidRPr="00CA31AF">
              <w:rPr>
                <w:b/>
              </w:rPr>
              <w:t>1 Çalışmayı temiz ve düzenli hazırlama.( Çalışma kağıdının lekesiz ,kırışıksız ve temiz getirilmesi gerekir.)</w:t>
            </w:r>
          </w:p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</w:p>
        </w:tc>
        <w:tc>
          <w:tcPr>
            <w:tcW w:w="2154" w:type="dxa"/>
          </w:tcPr>
          <w:p w:rsidR="00693D02" w:rsidRPr="00CA31AF" w:rsidRDefault="00693D02" w:rsidP="00CA31A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693D02" w:rsidRPr="00CA31AF" w:rsidRDefault="00693D02" w:rsidP="00CA31A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A31AF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155" w:type="dxa"/>
            <w:gridSpan w:val="2"/>
          </w:tcPr>
          <w:p w:rsidR="00693D02" w:rsidRPr="00CA31AF" w:rsidRDefault="00693D02" w:rsidP="00CA31AF">
            <w:pPr>
              <w:spacing w:after="0" w:line="240" w:lineRule="auto"/>
            </w:pPr>
          </w:p>
        </w:tc>
      </w:tr>
      <w:tr w:rsidR="00693D02" w:rsidRPr="00CA31AF" w:rsidTr="00CA31AF">
        <w:tc>
          <w:tcPr>
            <w:tcW w:w="6465" w:type="dxa"/>
            <w:gridSpan w:val="2"/>
          </w:tcPr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  <w:r w:rsidRPr="00CA31AF">
              <w:rPr>
                <w:b/>
              </w:rPr>
              <w:t>2. Yazının özenle yazılıp göz estetiği sağlama.( yazının bitişik eğik el yazısıyla sağa eğik olarak yazılması ve göze hoş görünmesi)</w:t>
            </w:r>
          </w:p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</w:p>
        </w:tc>
        <w:tc>
          <w:tcPr>
            <w:tcW w:w="2154" w:type="dxa"/>
          </w:tcPr>
          <w:p w:rsidR="00693D02" w:rsidRPr="00CA31AF" w:rsidRDefault="00693D02" w:rsidP="00CA31A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693D02" w:rsidRPr="00CA31AF" w:rsidRDefault="00693D02" w:rsidP="00CA31A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A31AF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155" w:type="dxa"/>
            <w:gridSpan w:val="2"/>
          </w:tcPr>
          <w:p w:rsidR="00693D02" w:rsidRPr="00CA31AF" w:rsidRDefault="00693D02" w:rsidP="00CA31AF">
            <w:pPr>
              <w:spacing w:after="0" w:line="240" w:lineRule="auto"/>
            </w:pPr>
          </w:p>
        </w:tc>
      </w:tr>
      <w:tr w:rsidR="00693D02" w:rsidRPr="00CA31AF" w:rsidTr="00CA31AF">
        <w:tc>
          <w:tcPr>
            <w:tcW w:w="6465" w:type="dxa"/>
            <w:gridSpan w:val="2"/>
          </w:tcPr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  <w:r w:rsidRPr="00CA31AF">
              <w:rPr>
                <w:b/>
              </w:rPr>
              <w:t>3. Çalışmada yeterli sayıya ulaşabilme. (bölümlerin eksiksiz doldurulması gerekir)</w:t>
            </w:r>
          </w:p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</w:p>
        </w:tc>
        <w:tc>
          <w:tcPr>
            <w:tcW w:w="2154" w:type="dxa"/>
          </w:tcPr>
          <w:p w:rsidR="00693D02" w:rsidRPr="00CA31AF" w:rsidRDefault="00693D02" w:rsidP="00CA31A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693D02" w:rsidRPr="00CA31AF" w:rsidRDefault="00693D02" w:rsidP="00CA31A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A31AF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155" w:type="dxa"/>
            <w:gridSpan w:val="2"/>
          </w:tcPr>
          <w:p w:rsidR="00693D02" w:rsidRPr="00CA31AF" w:rsidRDefault="00693D02" w:rsidP="00CA31AF">
            <w:pPr>
              <w:spacing w:after="0" w:line="240" w:lineRule="auto"/>
            </w:pPr>
          </w:p>
        </w:tc>
      </w:tr>
      <w:tr w:rsidR="00693D02" w:rsidRPr="00CA31AF" w:rsidTr="00CA31AF">
        <w:tc>
          <w:tcPr>
            <w:tcW w:w="6465" w:type="dxa"/>
            <w:gridSpan w:val="2"/>
          </w:tcPr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  <w:r w:rsidRPr="00CA31AF">
              <w:rPr>
                <w:b/>
              </w:rPr>
              <w:t>4. Bulunan bilgilerin doğruluğu. (Bulunan sayıların doğru  yere yazılmalı hata yapılmamasına gayret edilmelidir.)</w:t>
            </w:r>
          </w:p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</w:p>
        </w:tc>
        <w:tc>
          <w:tcPr>
            <w:tcW w:w="2154" w:type="dxa"/>
          </w:tcPr>
          <w:p w:rsidR="00693D02" w:rsidRPr="00CA31AF" w:rsidRDefault="00693D02" w:rsidP="00CA31A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693D02" w:rsidRPr="00CA31AF" w:rsidRDefault="00693D02" w:rsidP="00CA31A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A31AF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155" w:type="dxa"/>
            <w:gridSpan w:val="2"/>
          </w:tcPr>
          <w:p w:rsidR="00693D02" w:rsidRPr="00CA31AF" w:rsidRDefault="00693D02" w:rsidP="00CA31AF">
            <w:pPr>
              <w:spacing w:after="0" w:line="240" w:lineRule="auto"/>
            </w:pPr>
          </w:p>
        </w:tc>
      </w:tr>
      <w:tr w:rsidR="00693D02" w:rsidRPr="00CA31AF" w:rsidTr="00CA31AF">
        <w:tc>
          <w:tcPr>
            <w:tcW w:w="6465" w:type="dxa"/>
            <w:gridSpan w:val="2"/>
          </w:tcPr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  <w:r w:rsidRPr="00CA31AF">
              <w:rPr>
                <w:b/>
              </w:rPr>
              <w:t>5. Çalışmalarda yararlandığı kaynakları belirleme.( bu bilgilerin  hangi kaynaklardan temin edildiği belirtilmelidir.)</w:t>
            </w:r>
          </w:p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</w:p>
        </w:tc>
        <w:tc>
          <w:tcPr>
            <w:tcW w:w="2154" w:type="dxa"/>
          </w:tcPr>
          <w:p w:rsidR="00693D02" w:rsidRPr="00CA31AF" w:rsidRDefault="00693D02" w:rsidP="00CA31A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693D02" w:rsidRPr="00CA31AF" w:rsidRDefault="00693D02" w:rsidP="00CA31A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A31A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155" w:type="dxa"/>
            <w:gridSpan w:val="2"/>
          </w:tcPr>
          <w:p w:rsidR="00693D02" w:rsidRPr="00CA31AF" w:rsidRDefault="00693D02" w:rsidP="00CA31AF">
            <w:pPr>
              <w:spacing w:after="0" w:line="240" w:lineRule="auto"/>
            </w:pPr>
          </w:p>
        </w:tc>
      </w:tr>
      <w:tr w:rsidR="00693D02" w:rsidRPr="00CA31AF" w:rsidTr="00CA31AF">
        <w:tc>
          <w:tcPr>
            <w:tcW w:w="6465" w:type="dxa"/>
            <w:gridSpan w:val="2"/>
          </w:tcPr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  <w:r w:rsidRPr="00CA31AF">
              <w:rPr>
                <w:b/>
              </w:rPr>
              <w:t>6. Çalışmayı arkadaşlarına sunma.( sınıfa yaptı çalışmayı sunmalıdır)</w:t>
            </w:r>
          </w:p>
          <w:p w:rsidR="00693D02" w:rsidRPr="00CA31AF" w:rsidRDefault="00693D02" w:rsidP="00CA31AF">
            <w:pPr>
              <w:spacing w:after="0" w:line="240" w:lineRule="auto"/>
              <w:rPr>
                <w:b/>
              </w:rPr>
            </w:pPr>
          </w:p>
        </w:tc>
        <w:tc>
          <w:tcPr>
            <w:tcW w:w="2154" w:type="dxa"/>
          </w:tcPr>
          <w:p w:rsidR="00693D02" w:rsidRPr="00CA31AF" w:rsidRDefault="00693D02" w:rsidP="00CA31A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693D02" w:rsidRPr="00CA31AF" w:rsidRDefault="00693D02" w:rsidP="00CA31A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A31A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155" w:type="dxa"/>
            <w:gridSpan w:val="2"/>
          </w:tcPr>
          <w:p w:rsidR="00693D02" w:rsidRPr="00CA31AF" w:rsidRDefault="00693D02" w:rsidP="00CA31AF">
            <w:pPr>
              <w:spacing w:after="0" w:line="240" w:lineRule="auto"/>
            </w:pPr>
          </w:p>
        </w:tc>
      </w:tr>
      <w:tr w:rsidR="00693D02" w:rsidRPr="00CA31AF" w:rsidTr="00CA31AF">
        <w:tc>
          <w:tcPr>
            <w:tcW w:w="6465" w:type="dxa"/>
            <w:gridSpan w:val="2"/>
          </w:tcPr>
          <w:p w:rsidR="00693D02" w:rsidRPr="00CA31AF" w:rsidRDefault="00693D02" w:rsidP="00CA31AF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</w:p>
          <w:p w:rsidR="00693D02" w:rsidRPr="00CA31AF" w:rsidRDefault="00693D02" w:rsidP="00CA31AF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CA31AF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2160" w:type="dxa"/>
            <w:gridSpan w:val="2"/>
          </w:tcPr>
          <w:p w:rsidR="00693D02" w:rsidRPr="00CA31AF" w:rsidRDefault="00693D02" w:rsidP="00CA31AF">
            <w:pPr>
              <w:spacing w:after="0" w:line="240" w:lineRule="auto"/>
            </w:pPr>
          </w:p>
          <w:p w:rsidR="00693D02" w:rsidRPr="00CA31AF" w:rsidRDefault="00693D02" w:rsidP="00CA31A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A31AF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2149" w:type="dxa"/>
          </w:tcPr>
          <w:p w:rsidR="00693D02" w:rsidRPr="00CA31AF" w:rsidRDefault="00693D02" w:rsidP="00CA31AF">
            <w:pPr>
              <w:spacing w:after="0" w:line="240" w:lineRule="auto"/>
            </w:pPr>
          </w:p>
          <w:p w:rsidR="00693D02" w:rsidRPr="00CA31AF" w:rsidRDefault="00693D02" w:rsidP="00CA31AF">
            <w:pPr>
              <w:spacing w:after="0" w:line="240" w:lineRule="auto"/>
            </w:pPr>
          </w:p>
        </w:tc>
      </w:tr>
      <w:tr w:rsidR="00693D02" w:rsidRPr="00CA31AF" w:rsidTr="00CA31AF">
        <w:trPr>
          <w:trHeight w:val="4960"/>
        </w:trPr>
        <w:tc>
          <w:tcPr>
            <w:tcW w:w="10774" w:type="dxa"/>
            <w:gridSpan w:val="5"/>
          </w:tcPr>
          <w:p w:rsidR="00693D02" w:rsidRPr="00CA31AF" w:rsidRDefault="00693D02" w:rsidP="00CA31AF">
            <w:pPr>
              <w:spacing w:after="0" w:line="240" w:lineRule="auto"/>
              <w:ind w:left="720"/>
            </w:pPr>
          </w:p>
          <w:p w:rsidR="00693D02" w:rsidRPr="00CA31AF" w:rsidRDefault="00693D02" w:rsidP="00CA31AF">
            <w:pPr>
              <w:spacing w:after="0" w:line="240" w:lineRule="auto"/>
              <w:rPr>
                <w:sz w:val="28"/>
                <w:szCs w:val="28"/>
              </w:rPr>
            </w:pPr>
            <w:r w:rsidRPr="00CA31AF">
              <w:rPr>
                <w:sz w:val="28"/>
                <w:szCs w:val="28"/>
              </w:rPr>
              <w:t xml:space="preserve">             1.Dosyanızın ilk sayfası için bir kapak hazırlayınız. Bu kapakta öğretim yılı, okulun adı, performansın konusu, performansın ilgili olduğu dersin adı,öğrencinin adı ve soyadı, sınıfı, okul numarası gibi bilgilere yer veriniz.</w:t>
            </w:r>
          </w:p>
          <w:p w:rsidR="00693D02" w:rsidRPr="00CA31AF" w:rsidRDefault="00693D02" w:rsidP="00CA31AF">
            <w:pPr>
              <w:spacing w:after="0" w:line="240" w:lineRule="auto"/>
              <w:rPr>
                <w:sz w:val="28"/>
                <w:szCs w:val="28"/>
              </w:rPr>
            </w:pPr>
            <w:r w:rsidRPr="00CA31AF">
              <w:rPr>
                <w:sz w:val="28"/>
                <w:szCs w:val="28"/>
              </w:rPr>
              <w:t xml:space="preserve">             2.Kapağı belli bir düzen ve disiplin içerisinde kompozisyona önem vererek oluştururunuz.</w:t>
            </w:r>
          </w:p>
          <w:p w:rsidR="00693D02" w:rsidRPr="00CA31AF" w:rsidRDefault="00693D02" w:rsidP="00CA31AF">
            <w:pPr>
              <w:spacing w:after="0" w:line="240" w:lineRule="auto"/>
              <w:rPr>
                <w:sz w:val="28"/>
                <w:szCs w:val="28"/>
              </w:rPr>
            </w:pPr>
            <w:r w:rsidRPr="00CA31AF">
              <w:rPr>
                <w:sz w:val="28"/>
                <w:szCs w:val="28"/>
              </w:rPr>
              <w:t xml:space="preserve">            3.Konu ile ilgili olarak aile büyüklerinizden, öğretmenlerinizden, okul ve çevre kütüphanelerinden, internetten; yazılı, sözlü ve resimli kaynak araştırması yapınız.</w:t>
            </w:r>
          </w:p>
          <w:p w:rsidR="00693D02" w:rsidRPr="00CA31AF" w:rsidRDefault="00693D02" w:rsidP="00CA31AF">
            <w:pPr>
              <w:spacing w:after="0" w:line="240" w:lineRule="auto"/>
              <w:rPr>
                <w:sz w:val="28"/>
                <w:szCs w:val="28"/>
              </w:rPr>
            </w:pPr>
            <w:r w:rsidRPr="00CA31AF">
              <w:rPr>
                <w:sz w:val="28"/>
                <w:szCs w:val="28"/>
              </w:rPr>
              <w:t xml:space="preserve">            4..Öğrencinin çalışmaları emeği ve gayreti oranında değerlendirilecektir.Hazır çalışmalar ve başkaları tarafından gerçekleştirilen çalışmalar kabul edilmez.</w:t>
            </w:r>
          </w:p>
          <w:p w:rsidR="00693D02" w:rsidRPr="00CA31AF" w:rsidRDefault="00693D02" w:rsidP="00CA31AF">
            <w:pPr>
              <w:spacing w:after="0" w:line="240" w:lineRule="auto"/>
              <w:rPr>
                <w:sz w:val="28"/>
                <w:szCs w:val="28"/>
              </w:rPr>
            </w:pPr>
            <w:r w:rsidRPr="00CA31AF">
              <w:rPr>
                <w:sz w:val="28"/>
                <w:szCs w:val="28"/>
              </w:rPr>
              <w:t xml:space="preserve">           5.Belirtilen tarihte teslim etmeyen öğrenciler, mazeretlerini belgelendirmek zorundadırlar.</w:t>
            </w:r>
          </w:p>
          <w:p w:rsidR="00693D02" w:rsidRPr="00CA31AF" w:rsidRDefault="00693D02" w:rsidP="00CA31AF">
            <w:pPr>
              <w:spacing w:after="0" w:line="240" w:lineRule="auto"/>
              <w:rPr>
                <w:sz w:val="28"/>
                <w:szCs w:val="28"/>
              </w:rPr>
            </w:pPr>
            <w:r w:rsidRPr="00CA31AF">
              <w:rPr>
                <w:sz w:val="28"/>
                <w:szCs w:val="28"/>
              </w:rPr>
              <w:t xml:space="preserve">          6.Unutmayınız “Emeksiz kazanç kazanç değildir.” Emek veren, çaba gösteren öğrenci diğerleriyle kesinlikle bir tutulmayacaktır. Lütfen dürüstlük, doğruluk ve çalışkanlıktan vazgeçmeyiniz. Bu erdemlerinizi çalışmalarınızla gösteriniz. </w:t>
            </w:r>
          </w:p>
          <w:p w:rsidR="00693D02" w:rsidRPr="00CA31AF" w:rsidRDefault="00693D02" w:rsidP="00CA31AF">
            <w:pPr>
              <w:spacing w:after="0" w:line="240" w:lineRule="auto"/>
              <w:ind w:left="720"/>
              <w:rPr>
                <w:sz w:val="28"/>
                <w:szCs w:val="28"/>
              </w:rPr>
            </w:pPr>
          </w:p>
          <w:p w:rsidR="00693D02" w:rsidRPr="00CA31AF" w:rsidRDefault="00693D02" w:rsidP="00CA31AF">
            <w:pPr>
              <w:spacing w:after="0" w:line="240" w:lineRule="auto"/>
              <w:ind w:left="720"/>
            </w:pPr>
            <w:r w:rsidRPr="00CA31AF">
              <w:rPr>
                <w:sz w:val="28"/>
                <w:szCs w:val="28"/>
              </w:rPr>
              <w:t xml:space="preserve">                                  Başarılar dilerim.</w:t>
            </w:r>
          </w:p>
        </w:tc>
      </w:tr>
    </w:tbl>
    <w:p w:rsidR="00693D02" w:rsidRDefault="00693D02" w:rsidP="006A2527"/>
    <w:p w:rsidR="00693D02" w:rsidRDefault="00693D02" w:rsidP="006A2527">
      <w:r w:rsidRPr="00586E1B">
        <w:rPr>
          <w:b/>
        </w:rPr>
        <w:t xml:space="preserve">                    NOT: Bu sayfa ya dokunmayınız ve karalama yapmayınız</w:t>
      </w:r>
      <w:r>
        <w:t>.</w:t>
      </w:r>
    </w:p>
    <w:p w:rsidR="00693D02" w:rsidRDefault="00693D02"/>
    <w:sectPr w:rsidR="00693D02" w:rsidSect="004B796F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1AC3"/>
    <w:rsid w:val="003C53A6"/>
    <w:rsid w:val="004B796F"/>
    <w:rsid w:val="004C1AC3"/>
    <w:rsid w:val="004E6598"/>
    <w:rsid w:val="00502085"/>
    <w:rsid w:val="00586E1B"/>
    <w:rsid w:val="005F6DB5"/>
    <w:rsid w:val="00693D02"/>
    <w:rsid w:val="006A2527"/>
    <w:rsid w:val="007E0B96"/>
    <w:rsid w:val="00937509"/>
    <w:rsid w:val="00B97D58"/>
    <w:rsid w:val="00CA31AF"/>
    <w:rsid w:val="00D46186"/>
    <w:rsid w:val="00F36D56"/>
    <w:rsid w:val="00F50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AC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C1AC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515</Words>
  <Characters>2942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BURAK</dc:creator>
  <cp:keywords>www.sorubak.com</cp:keywords>
  <dc:description>www.sorubak.com</dc:description>
  <cp:lastModifiedBy>EBRAR</cp:lastModifiedBy>
  <cp:revision>www.sorubak.com</cp:revision>
  <dcterms:created xsi:type="dcterms:W3CDTF">2012-12-11T20:24:00Z</dcterms:created>
  <dcterms:modified xsi:type="dcterms:W3CDTF">2012-12-11T20:24:00Z</dcterms:modified>
  <cp:category>www.sorubak.com</cp:category>
  <cp:contentType>www.sorubak.com</cp:contentType>
  <cp:contentStatus>www.sorubak.com</cp:contentStatus>
  <cp:version>www.sorubak.com</cp:version>
</cp:coreProperties>
</file>